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53D02">
        <w:rPr>
          <w:rFonts w:cs="Arial"/>
          <w:b/>
          <w:caps/>
          <w:sz w:val="28"/>
          <w:szCs w:val="28"/>
        </w:rPr>
        <w:t>1</w:t>
      </w:r>
      <w:r w:rsidR="00977B11">
        <w:rPr>
          <w:rFonts w:cs="Arial"/>
          <w:b/>
          <w:caps/>
          <w:sz w:val="28"/>
          <w:szCs w:val="28"/>
        </w:rPr>
        <w:t>2</w:t>
      </w:r>
      <w:r w:rsidR="0032578D">
        <w:rPr>
          <w:rFonts w:cs="Arial"/>
          <w:b/>
          <w:caps/>
          <w:sz w:val="28"/>
          <w:szCs w:val="28"/>
        </w:rPr>
        <w:t>30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50BCF" w:rsidP="00A614B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50BCF">
              <w:rPr>
                <w:rFonts w:cs="Arial"/>
                <w:sz w:val="20"/>
                <w:szCs w:val="20"/>
              </w:rPr>
              <w:t xml:space="preserve">Solicita que sejam adotadas as providências cabíveis para </w:t>
            </w:r>
            <w:r w:rsidR="00A614BF">
              <w:rPr>
                <w:rFonts w:cs="Arial"/>
                <w:sz w:val="20"/>
                <w:szCs w:val="20"/>
              </w:rPr>
              <w:t>instalação de uma placa de sinalização na Rua Dom Antonio - O Determinado, Parque dos Príncipes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8C5CE2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E061C6">
        <w:rPr>
          <w:rFonts w:cs="Arial"/>
        </w:rPr>
        <w:t xml:space="preserve">, pelo setor competente da Secretaria de </w:t>
      </w:r>
      <w:r w:rsidR="00C72C65">
        <w:rPr>
          <w:rFonts w:cs="Arial"/>
        </w:rPr>
        <w:t>M</w:t>
      </w:r>
      <w:r w:rsidR="00C25C31">
        <w:rPr>
          <w:rFonts w:cs="Arial"/>
        </w:rPr>
        <w:t>obilidade Urbana</w:t>
      </w:r>
      <w:r w:rsidR="00E061C6">
        <w:rPr>
          <w:rFonts w:cs="Arial"/>
        </w:rPr>
        <w:t>,</w:t>
      </w:r>
      <w:r w:rsidR="00F67581">
        <w:rPr>
          <w:rFonts w:cs="Arial"/>
        </w:rPr>
        <w:t xml:space="preserve"> </w:t>
      </w:r>
      <w:r w:rsidR="00EB7CAE">
        <w:rPr>
          <w:rFonts w:cs="Arial"/>
        </w:rPr>
        <w:t xml:space="preserve">visando </w:t>
      </w:r>
      <w:r w:rsidR="001731D8">
        <w:rPr>
          <w:rFonts w:cs="Arial"/>
        </w:rPr>
        <w:t>à</w:t>
      </w:r>
      <w:r w:rsidR="003B27BB" w:rsidRPr="003B27BB">
        <w:rPr>
          <w:rFonts w:cs="Arial"/>
          <w:sz w:val="20"/>
          <w:szCs w:val="20"/>
        </w:rPr>
        <w:t xml:space="preserve"> </w:t>
      </w:r>
      <w:r w:rsidR="00A614BF" w:rsidRPr="00A614BF">
        <w:rPr>
          <w:rFonts w:cs="Arial"/>
        </w:rPr>
        <w:t>instalação de uma placa de sinalização na Rua Dom Antonio - O Determinado, Parque dos Príncipes</w:t>
      </w:r>
      <w:r w:rsidR="00584E86">
        <w:rPr>
          <w:rFonts w:cs="Arial"/>
        </w:rPr>
        <w:t>.</w:t>
      </w:r>
    </w:p>
    <w:p w:rsidR="001614EC" w:rsidRDefault="005C008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C0081">
        <w:rPr>
          <w:rFonts w:cs="Arial"/>
        </w:rPr>
        <w:t>Conforme foto anexa</w:t>
      </w:r>
      <w:r w:rsidR="001C4E03" w:rsidRPr="001C4E03">
        <w:rPr>
          <w:rFonts w:cs="Arial"/>
        </w:rPr>
        <w:t xml:space="preserve">, </w:t>
      </w:r>
      <w:r w:rsidR="00AA1CC4">
        <w:rPr>
          <w:rFonts w:cs="Arial"/>
        </w:rPr>
        <w:t xml:space="preserve">o referido </w:t>
      </w:r>
      <w:r w:rsidR="00EC301D">
        <w:rPr>
          <w:rFonts w:cs="Arial"/>
        </w:rPr>
        <w:t xml:space="preserve">trecho é de </w:t>
      </w:r>
      <w:r w:rsidR="00A06B1F" w:rsidRPr="00A06B1F">
        <w:rPr>
          <w:rFonts w:cs="Arial"/>
        </w:rPr>
        <w:t>rua estreita e quando ocorre a parada de caminhões</w:t>
      </w:r>
      <w:bookmarkStart w:id="0" w:name="_GoBack"/>
      <w:bookmarkEnd w:id="0"/>
      <w:r w:rsidR="00A06B1F" w:rsidRPr="00A06B1F">
        <w:rPr>
          <w:rFonts w:cs="Arial"/>
        </w:rPr>
        <w:t xml:space="preserve"> </w:t>
      </w:r>
      <w:r w:rsidR="00A06B1F">
        <w:rPr>
          <w:rFonts w:cs="Arial"/>
        </w:rPr>
        <w:t xml:space="preserve">fica difícil </w:t>
      </w:r>
      <w:r w:rsidR="00A06B1F" w:rsidRPr="00A06B1F">
        <w:rPr>
          <w:rFonts w:cs="Arial"/>
        </w:rPr>
        <w:t xml:space="preserve">a passagem de outros </w:t>
      </w:r>
      <w:r w:rsidR="00A06B1F">
        <w:rPr>
          <w:rFonts w:cs="Arial"/>
        </w:rPr>
        <w:t>veículos</w:t>
      </w:r>
      <w:r w:rsidR="00A06B1F" w:rsidRPr="00A06B1F">
        <w:rPr>
          <w:rFonts w:cs="Arial"/>
        </w:rPr>
        <w:t xml:space="preserve">, </w:t>
      </w:r>
      <w:r w:rsidR="00A06B1F">
        <w:rPr>
          <w:rFonts w:cs="Arial"/>
        </w:rPr>
        <w:t xml:space="preserve">podendo </w:t>
      </w:r>
      <w:r w:rsidR="00A06B1F" w:rsidRPr="00A06B1F">
        <w:rPr>
          <w:rFonts w:cs="Arial"/>
        </w:rPr>
        <w:t>causa</w:t>
      </w:r>
      <w:r w:rsidR="00A06B1F">
        <w:rPr>
          <w:rFonts w:cs="Arial"/>
        </w:rPr>
        <w:t xml:space="preserve">r </w:t>
      </w:r>
      <w:r w:rsidR="00A06B1F" w:rsidRPr="00A06B1F">
        <w:rPr>
          <w:rFonts w:cs="Arial"/>
        </w:rPr>
        <w:t>pequenos acidentes</w:t>
      </w:r>
      <w:r w:rsidR="000A2C07" w:rsidRPr="0006434C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13036">
        <w:rPr>
          <w:rFonts w:cs="Arial"/>
        </w:rPr>
        <w:t>1</w:t>
      </w:r>
      <w:r w:rsidR="003768AF">
        <w:rPr>
          <w:rFonts w:cs="Arial"/>
        </w:rPr>
        <w:t>2</w:t>
      </w:r>
      <w:r w:rsidR="00DD6483">
        <w:rPr>
          <w:rFonts w:cs="Arial"/>
        </w:rPr>
        <w:t xml:space="preserve"> de </w:t>
      </w:r>
      <w:r w:rsidR="00113036">
        <w:rPr>
          <w:rFonts w:cs="Arial"/>
        </w:rPr>
        <w:t xml:space="preserve">maio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90CF2" w:rsidRPr="005D429C" w:rsidRDefault="00D90CF2" w:rsidP="00D90CF2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90CF2" w:rsidRPr="005D429C" w:rsidRDefault="00D90CF2" w:rsidP="00D90CF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97CB4" w:rsidRDefault="00D90CF2" w:rsidP="00D90CF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Vereadora </w:t>
      </w:r>
      <w:r w:rsidR="00F97CB4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F97CB4" w:rsidRDefault="00F97CB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32558" w:rsidRDefault="00F3255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AD47C8" w:rsidRDefault="00766C65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D3C5491">
            <wp:extent cx="5554980" cy="3876675"/>
            <wp:effectExtent l="0" t="0" r="7620" b="952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4"/>
                    <a:stretch/>
                  </pic:blipFill>
                  <pic:spPr bwMode="auto">
                    <a:xfrm>
                      <a:off x="0" y="0"/>
                      <a:ext cx="555498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47C8" w:rsidRDefault="00AD47C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sectPr w:rsidR="00AD47C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27" w:rsidRDefault="004C6927">
      <w:r>
        <w:separator/>
      </w:r>
    </w:p>
  </w:endnote>
  <w:endnote w:type="continuationSeparator" w:id="0">
    <w:p w:rsidR="004C6927" w:rsidRDefault="004C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27" w:rsidRDefault="004C6927">
      <w:r>
        <w:separator/>
      </w:r>
    </w:p>
  </w:footnote>
  <w:footnote w:type="continuationSeparator" w:id="0">
    <w:p w:rsidR="004C6927" w:rsidRDefault="004C6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5B05">
      <w:rPr>
        <w:rFonts w:cs="Arial"/>
        <w:b/>
        <w:sz w:val="20"/>
        <w:szCs w:val="20"/>
        <w:u w:val="single"/>
      </w:rPr>
      <w:t>1</w:t>
    </w:r>
    <w:r w:rsidR="002B7CB2">
      <w:rPr>
        <w:rFonts w:cs="Arial"/>
        <w:b/>
        <w:sz w:val="20"/>
        <w:szCs w:val="20"/>
        <w:u w:val="single"/>
      </w:rPr>
      <w:t>2</w:t>
    </w:r>
    <w:r w:rsidR="00B23105">
      <w:rPr>
        <w:rFonts w:cs="Arial"/>
        <w:b/>
        <w:sz w:val="20"/>
        <w:szCs w:val="20"/>
        <w:u w:val="single"/>
      </w:rPr>
      <w:t>30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0157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0157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D44"/>
    <w:rsid w:val="00000EA8"/>
    <w:rsid w:val="00004884"/>
    <w:rsid w:val="00012789"/>
    <w:rsid w:val="00013B8F"/>
    <w:rsid w:val="0001702D"/>
    <w:rsid w:val="0002082B"/>
    <w:rsid w:val="00022CD8"/>
    <w:rsid w:val="00024FD3"/>
    <w:rsid w:val="00034A23"/>
    <w:rsid w:val="00043B26"/>
    <w:rsid w:val="00045D0E"/>
    <w:rsid w:val="00047EFF"/>
    <w:rsid w:val="00056288"/>
    <w:rsid w:val="00063D85"/>
    <w:rsid w:val="0006434C"/>
    <w:rsid w:val="000644BB"/>
    <w:rsid w:val="00072812"/>
    <w:rsid w:val="00073E19"/>
    <w:rsid w:val="00074B26"/>
    <w:rsid w:val="0008341B"/>
    <w:rsid w:val="000866C7"/>
    <w:rsid w:val="00086F0A"/>
    <w:rsid w:val="000921C3"/>
    <w:rsid w:val="00094464"/>
    <w:rsid w:val="00094490"/>
    <w:rsid w:val="000958D5"/>
    <w:rsid w:val="000966AB"/>
    <w:rsid w:val="00097CAE"/>
    <w:rsid w:val="000A2B12"/>
    <w:rsid w:val="000A2C07"/>
    <w:rsid w:val="000A7631"/>
    <w:rsid w:val="000C3122"/>
    <w:rsid w:val="000C3A7C"/>
    <w:rsid w:val="000C5FD7"/>
    <w:rsid w:val="000C6511"/>
    <w:rsid w:val="000D5B1B"/>
    <w:rsid w:val="000E18E7"/>
    <w:rsid w:val="000E3BE0"/>
    <w:rsid w:val="000F0DFF"/>
    <w:rsid w:val="000F6251"/>
    <w:rsid w:val="00101DAF"/>
    <w:rsid w:val="00103135"/>
    <w:rsid w:val="00106091"/>
    <w:rsid w:val="00110D9C"/>
    <w:rsid w:val="0011135B"/>
    <w:rsid w:val="00113036"/>
    <w:rsid w:val="00115E63"/>
    <w:rsid w:val="001178C6"/>
    <w:rsid w:val="0012130B"/>
    <w:rsid w:val="001362A9"/>
    <w:rsid w:val="0014591F"/>
    <w:rsid w:val="00150EE2"/>
    <w:rsid w:val="00151762"/>
    <w:rsid w:val="001564C9"/>
    <w:rsid w:val="001614EC"/>
    <w:rsid w:val="00167A9F"/>
    <w:rsid w:val="00172E81"/>
    <w:rsid w:val="001731D8"/>
    <w:rsid w:val="00174232"/>
    <w:rsid w:val="0018069A"/>
    <w:rsid w:val="00181CD2"/>
    <w:rsid w:val="001840AD"/>
    <w:rsid w:val="001911FF"/>
    <w:rsid w:val="0019271B"/>
    <w:rsid w:val="001A09F2"/>
    <w:rsid w:val="001B0773"/>
    <w:rsid w:val="001B0EA1"/>
    <w:rsid w:val="001C3E9C"/>
    <w:rsid w:val="001C4E03"/>
    <w:rsid w:val="001C7A18"/>
    <w:rsid w:val="001E01CA"/>
    <w:rsid w:val="001F13C3"/>
    <w:rsid w:val="001F33CF"/>
    <w:rsid w:val="001F78DF"/>
    <w:rsid w:val="00204A6A"/>
    <w:rsid w:val="00204ED7"/>
    <w:rsid w:val="00212E2C"/>
    <w:rsid w:val="00230859"/>
    <w:rsid w:val="00231E06"/>
    <w:rsid w:val="00240B4D"/>
    <w:rsid w:val="002460CA"/>
    <w:rsid w:val="00252CEE"/>
    <w:rsid w:val="00253087"/>
    <w:rsid w:val="00253C82"/>
    <w:rsid w:val="002635F7"/>
    <w:rsid w:val="00270AC7"/>
    <w:rsid w:val="00272DA7"/>
    <w:rsid w:val="00273B04"/>
    <w:rsid w:val="0027551B"/>
    <w:rsid w:val="002913E2"/>
    <w:rsid w:val="0029179A"/>
    <w:rsid w:val="0029407C"/>
    <w:rsid w:val="002973CF"/>
    <w:rsid w:val="002A0655"/>
    <w:rsid w:val="002A3783"/>
    <w:rsid w:val="002A63FE"/>
    <w:rsid w:val="002A7434"/>
    <w:rsid w:val="002B16E4"/>
    <w:rsid w:val="002B173D"/>
    <w:rsid w:val="002B363B"/>
    <w:rsid w:val="002B3998"/>
    <w:rsid w:val="002B40CA"/>
    <w:rsid w:val="002B7CB2"/>
    <w:rsid w:val="002C4B2B"/>
    <w:rsid w:val="002C5C70"/>
    <w:rsid w:val="002D079B"/>
    <w:rsid w:val="002D0BBD"/>
    <w:rsid w:val="002D21AC"/>
    <w:rsid w:val="002D24ED"/>
    <w:rsid w:val="002D3D9E"/>
    <w:rsid w:val="002D4D09"/>
    <w:rsid w:val="002E12C0"/>
    <w:rsid w:val="002E434B"/>
    <w:rsid w:val="002F02DB"/>
    <w:rsid w:val="0030168E"/>
    <w:rsid w:val="003060CD"/>
    <w:rsid w:val="003061BE"/>
    <w:rsid w:val="00317C1A"/>
    <w:rsid w:val="00323F0F"/>
    <w:rsid w:val="0032578D"/>
    <w:rsid w:val="003272A9"/>
    <w:rsid w:val="003302DA"/>
    <w:rsid w:val="00342C0A"/>
    <w:rsid w:val="00346E9F"/>
    <w:rsid w:val="003478A9"/>
    <w:rsid w:val="00347D5E"/>
    <w:rsid w:val="00350B92"/>
    <w:rsid w:val="003638CC"/>
    <w:rsid w:val="003768AF"/>
    <w:rsid w:val="003770FF"/>
    <w:rsid w:val="0037736A"/>
    <w:rsid w:val="00381797"/>
    <w:rsid w:val="003848C4"/>
    <w:rsid w:val="00385370"/>
    <w:rsid w:val="00397FF3"/>
    <w:rsid w:val="003A1AD8"/>
    <w:rsid w:val="003A77BE"/>
    <w:rsid w:val="003B0528"/>
    <w:rsid w:val="003B27BB"/>
    <w:rsid w:val="003D018A"/>
    <w:rsid w:val="003D6B3C"/>
    <w:rsid w:val="003E188F"/>
    <w:rsid w:val="003E2535"/>
    <w:rsid w:val="004017D1"/>
    <w:rsid w:val="0040242E"/>
    <w:rsid w:val="00405AE4"/>
    <w:rsid w:val="00405B75"/>
    <w:rsid w:val="004077F2"/>
    <w:rsid w:val="00410559"/>
    <w:rsid w:val="00412795"/>
    <w:rsid w:val="0042343C"/>
    <w:rsid w:val="0043369C"/>
    <w:rsid w:val="00435B72"/>
    <w:rsid w:val="0043610D"/>
    <w:rsid w:val="004463D7"/>
    <w:rsid w:val="004468D2"/>
    <w:rsid w:val="00451BDA"/>
    <w:rsid w:val="00452673"/>
    <w:rsid w:val="0046044A"/>
    <w:rsid w:val="004612CB"/>
    <w:rsid w:val="004723F4"/>
    <w:rsid w:val="00476EA2"/>
    <w:rsid w:val="00484A85"/>
    <w:rsid w:val="00487D64"/>
    <w:rsid w:val="00493115"/>
    <w:rsid w:val="0049423C"/>
    <w:rsid w:val="004968D1"/>
    <w:rsid w:val="004B69C5"/>
    <w:rsid w:val="004C0E4F"/>
    <w:rsid w:val="004C0F6B"/>
    <w:rsid w:val="004C2C30"/>
    <w:rsid w:val="004C4A65"/>
    <w:rsid w:val="004C6832"/>
    <w:rsid w:val="004C6927"/>
    <w:rsid w:val="004C6C78"/>
    <w:rsid w:val="004D0FB0"/>
    <w:rsid w:val="004D32C5"/>
    <w:rsid w:val="004D3A9D"/>
    <w:rsid w:val="004D478D"/>
    <w:rsid w:val="004E06ED"/>
    <w:rsid w:val="004E0CBF"/>
    <w:rsid w:val="004E3124"/>
    <w:rsid w:val="004E314A"/>
    <w:rsid w:val="004E46DA"/>
    <w:rsid w:val="004E60A1"/>
    <w:rsid w:val="004E7242"/>
    <w:rsid w:val="004F39E9"/>
    <w:rsid w:val="004F3C1C"/>
    <w:rsid w:val="004F690D"/>
    <w:rsid w:val="004F6A11"/>
    <w:rsid w:val="005003AD"/>
    <w:rsid w:val="005029DB"/>
    <w:rsid w:val="00505357"/>
    <w:rsid w:val="00505FD8"/>
    <w:rsid w:val="005101CD"/>
    <w:rsid w:val="00510692"/>
    <w:rsid w:val="0051092E"/>
    <w:rsid w:val="00512D9D"/>
    <w:rsid w:val="0051367E"/>
    <w:rsid w:val="00524669"/>
    <w:rsid w:val="00533862"/>
    <w:rsid w:val="005348ED"/>
    <w:rsid w:val="00534DD9"/>
    <w:rsid w:val="00535B6F"/>
    <w:rsid w:val="00540B1F"/>
    <w:rsid w:val="00544223"/>
    <w:rsid w:val="00564368"/>
    <w:rsid w:val="00564775"/>
    <w:rsid w:val="00567891"/>
    <w:rsid w:val="00570D8A"/>
    <w:rsid w:val="005736A2"/>
    <w:rsid w:val="0058109A"/>
    <w:rsid w:val="005815EC"/>
    <w:rsid w:val="005846A3"/>
    <w:rsid w:val="00584E86"/>
    <w:rsid w:val="005868AE"/>
    <w:rsid w:val="005907F7"/>
    <w:rsid w:val="0059363C"/>
    <w:rsid w:val="005937EC"/>
    <w:rsid w:val="00595739"/>
    <w:rsid w:val="005965BD"/>
    <w:rsid w:val="005A01D0"/>
    <w:rsid w:val="005A03FA"/>
    <w:rsid w:val="005A2B48"/>
    <w:rsid w:val="005A2D4F"/>
    <w:rsid w:val="005B3D21"/>
    <w:rsid w:val="005B7C61"/>
    <w:rsid w:val="005B7F78"/>
    <w:rsid w:val="005C0081"/>
    <w:rsid w:val="005C3938"/>
    <w:rsid w:val="005C3AD6"/>
    <w:rsid w:val="005D093A"/>
    <w:rsid w:val="005D5519"/>
    <w:rsid w:val="005D58C4"/>
    <w:rsid w:val="005D5A5B"/>
    <w:rsid w:val="005D702D"/>
    <w:rsid w:val="005D79E7"/>
    <w:rsid w:val="005E138D"/>
    <w:rsid w:val="005E24D4"/>
    <w:rsid w:val="005E57E0"/>
    <w:rsid w:val="005F3FA7"/>
    <w:rsid w:val="005F6B6F"/>
    <w:rsid w:val="00602495"/>
    <w:rsid w:val="006041AC"/>
    <w:rsid w:val="006079BE"/>
    <w:rsid w:val="0061599A"/>
    <w:rsid w:val="00621F23"/>
    <w:rsid w:val="00624472"/>
    <w:rsid w:val="0062576D"/>
    <w:rsid w:val="00627527"/>
    <w:rsid w:val="00630874"/>
    <w:rsid w:val="006342A9"/>
    <w:rsid w:val="006426AE"/>
    <w:rsid w:val="00646550"/>
    <w:rsid w:val="006472DC"/>
    <w:rsid w:val="00651B00"/>
    <w:rsid w:val="00651D9D"/>
    <w:rsid w:val="00656DC7"/>
    <w:rsid w:val="00663984"/>
    <w:rsid w:val="00665F96"/>
    <w:rsid w:val="006661F3"/>
    <w:rsid w:val="0066682B"/>
    <w:rsid w:val="006716CD"/>
    <w:rsid w:val="00674860"/>
    <w:rsid w:val="00674F7D"/>
    <w:rsid w:val="00681021"/>
    <w:rsid w:val="006825CE"/>
    <w:rsid w:val="00682E6E"/>
    <w:rsid w:val="00683C56"/>
    <w:rsid w:val="00683CB8"/>
    <w:rsid w:val="0068402A"/>
    <w:rsid w:val="00690D1E"/>
    <w:rsid w:val="0069170F"/>
    <w:rsid w:val="00691975"/>
    <w:rsid w:val="00691CF5"/>
    <w:rsid w:val="0069312F"/>
    <w:rsid w:val="00697BB0"/>
    <w:rsid w:val="006A370D"/>
    <w:rsid w:val="006A6218"/>
    <w:rsid w:val="006A62FF"/>
    <w:rsid w:val="006A70CE"/>
    <w:rsid w:val="006B0B8E"/>
    <w:rsid w:val="006B322E"/>
    <w:rsid w:val="006B58A8"/>
    <w:rsid w:val="006B5B05"/>
    <w:rsid w:val="006C18A7"/>
    <w:rsid w:val="006C59BC"/>
    <w:rsid w:val="006C5E1D"/>
    <w:rsid w:val="006D65E7"/>
    <w:rsid w:val="006D6F7D"/>
    <w:rsid w:val="006E6581"/>
    <w:rsid w:val="006E7E66"/>
    <w:rsid w:val="006F05C4"/>
    <w:rsid w:val="006F21EE"/>
    <w:rsid w:val="006F4E64"/>
    <w:rsid w:val="006F7B0A"/>
    <w:rsid w:val="00700E6B"/>
    <w:rsid w:val="00715F74"/>
    <w:rsid w:val="00725205"/>
    <w:rsid w:val="00725E66"/>
    <w:rsid w:val="007274B8"/>
    <w:rsid w:val="00727CDB"/>
    <w:rsid w:val="0073062F"/>
    <w:rsid w:val="00730BE1"/>
    <w:rsid w:val="00731E14"/>
    <w:rsid w:val="0073407F"/>
    <w:rsid w:val="00740DF8"/>
    <w:rsid w:val="00743976"/>
    <w:rsid w:val="00743B4A"/>
    <w:rsid w:val="00750BCF"/>
    <w:rsid w:val="00753B65"/>
    <w:rsid w:val="00757A7F"/>
    <w:rsid w:val="00760B49"/>
    <w:rsid w:val="00762894"/>
    <w:rsid w:val="00765ECD"/>
    <w:rsid w:val="00766C65"/>
    <w:rsid w:val="00770D1F"/>
    <w:rsid w:val="00770F33"/>
    <w:rsid w:val="00775A1B"/>
    <w:rsid w:val="00775C0C"/>
    <w:rsid w:val="00776C69"/>
    <w:rsid w:val="007838DC"/>
    <w:rsid w:val="007868B0"/>
    <w:rsid w:val="00790509"/>
    <w:rsid w:val="00790911"/>
    <w:rsid w:val="00796119"/>
    <w:rsid w:val="007A2045"/>
    <w:rsid w:val="007A46AE"/>
    <w:rsid w:val="007B1050"/>
    <w:rsid w:val="007C6A58"/>
    <w:rsid w:val="007D39FD"/>
    <w:rsid w:val="007E02AD"/>
    <w:rsid w:val="007E3F69"/>
    <w:rsid w:val="007E554D"/>
    <w:rsid w:val="007F1AC4"/>
    <w:rsid w:val="007F2A84"/>
    <w:rsid w:val="007F75CA"/>
    <w:rsid w:val="0080197E"/>
    <w:rsid w:val="00804F23"/>
    <w:rsid w:val="0080555F"/>
    <w:rsid w:val="008068CE"/>
    <w:rsid w:val="00810024"/>
    <w:rsid w:val="0081105D"/>
    <w:rsid w:val="00820C13"/>
    <w:rsid w:val="008224DB"/>
    <w:rsid w:val="008252F0"/>
    <w:rsid w:val="00832802"/>
    <w:rsid w:val="00833E7C"/>
    <w:rsid w:val="00840A48"/>
    <w:rsid w:val="008474F2"/>
    <w:rsid w:val="00851170"/>
    <w:rsid w:val="00861FD9"/>
    <w:rsid w:val="00863A26"/>
    <w:rsid w:val="00870972"/>
    <w:rsid w:val="00875790"/>
    <w:rsid w:val="00876EFD"/>
    <w:rsid w:val="00877B35"/>
    <w:rsid w:val="00877E50"/>
    <w:rsid w:val="00881A74"/>
    <w:rsid w:val="008909A4"/>
    <w:rsid w:val="00893AC9"/>
    <w:rsid w:val="008975B0"/>
    <w:rsid w:val="008A065F"/>
    <w:rsid w:val="008A0BA0"/>
    <w:rsid w:val="008A0EB2"/>
    <w:rsid w:val="008B4774"/>
    <w:rsid w:val="008C0D68"/>
    <w:rsid w:val="008C33AB"/>
    <w:rsid w:val="008C5CE2"/>
    <w:rsid w:val="008C72B7"/>
    <w:rsid w:val="008D13BD"/>
    <w:rsid w:val="008D1579"/>
    <w:rsid w:val="008D6593"/>
    <w:rsid w:val="008D76E4"/>
    <w:rsid w:val="008F1E6B"/>
    <w:rsid w:val="008F479B"/>
    <w:rsid w:val="008F7625"/>
    <w:rsid w:val="00902ECD"/>
    <w:rsid w:val="00903D56"/>
    <w:rsid w:val="00922964"/>
    <w:rsid w:val="00934101"/>
    <w:rsid w:val="00935CD4"/>
    <w:rsid w:val="009436BD"/>
    <w:rsid w:val="009579A2"/>
    <w:rsid w:val="009747F8"/>
    <w:rsid w:val="0097551A"/>
    <w:rsid w:val="009768E6"/>
    <w:rsid w:val="00977B11"/>
    <w:rsid w:val="00980AFC"/>
    <w:rsid w:val="00981D3C"/>
    <w:rsid w:val="00986132"/>
    <w:rsid w:val="00992502"/>
    <w:rsid w:val="00993F1D"/>
    <w:rsid w:val="009A2ABD"/>
    <w:rsid w:val="009A6FC5"/>
    <w:rsid w:val="009B207E"/>
    <w:rsid w:val="009B32F8"/>
    <w:rsid w:val="009C0A2D"/>
    <w:rsid w:val="009C3CCE"/>
    <w:rsid w:val="009C4BE4"/>
    <w:rsid w:val="009C4DEE"/>
    <w:rsid w:val="009C5C76"/>
    <w:rsid w:val="009C6F58"/>
    <w:rsid w:val="009D0F6E"/>
    <w:rsid w:val="009D50D4"/>
    <w:rsid w:val="009D512F"/>
    <w:rsid w:val="009D6698"/>
    <w:rsid w:val="009E1F05"/>
    <w:rsid w:val="009E2101"/>
    <w:rsid w:val="009E53A8"/>
    <w:rsid w:val="009E594E"/>
    <w:rsid w:val="009E6B3F"/>
    <w:rsid w:val="009F376D"/>
    <w:rsid w:val="009F6372"/>
    <w:rsid w:val="00A00D0C"/>
    <w:rsid w:val="00A0463C"/>
    <w:rsid w:val="00A0655B"/>
    <w:rsid w:val="00A06B1F"/>
    <w:rsid w:val="00A11F34"/>
    <w:rsid w:val="00A21A8C"/>
    <w:rsid w:val="00A23684"/>
    <w:rsid w:val="00A25459"/>
    <w:rsid w:val="00A26FAA"/>
    <w:rsid w:val="00A27BBB"/>
    <w:rsid w:val="00A30233"/>
    <w:rsid w:val="00A3081A"/>
    <w:rsid w:val="00A349F1"/>
    <w:rsid w:val="00A46B01"/>
    <w:rsid w:val="00A55D00"/>
    <w:rsid w:val="00A614BF"/>
    <w:rsid w:val="00A63472"/>
    <w:rsid w:val="00A66255"/>
    <w:rsid w:val="00A74511"/>
    <w:rsid w:val="00A753E8"/>
    <w:rsid w:val="00A814C8"/>
    <w:rsid w:val="00A81E3D"/>
    <w:rsid w:val="00A844CE"/>
    <w:rsid w:val="00A87598"/>
    <w:rsid w:val="00A92CB9"/>
    <w:rsid w:val="00AA1CC4"/>
    <w:rsid w:val="00AA2DD6"/>
    <w:rsid w:val="00AA6FC7"/>
    <w:rsid w:val="00AB4873"/>
    <w:rsid w:val="00AC24F9"/>
    <w:rsid w:val="00AC712C"/>
    <w:rsid w:val="00AC7143"/>
    <w:rsid w:val="00AD3733"/>
    <w:rsid w:val="00AD47C8"/>
    <w:rsid w:val="00AD5A22"/>
    <w:rsid w:val="00AD5CF7"/>
    <w:rsid w:val="00AD6B47"/>
    <w:rsid w:val="00AE120D"/>
    <w:rsid w:val="00AE447C"/>
    <w:rsid w:val="00AE5578"/>
    <w:rsid w:val="00AF4B90"/>
    <w:rsid w:val="00B06B4B"/>
    <w:rsid w:val="00B10E9F"/>
    <w:rsid w:val="00B210CD"/>
    <w:rsid w:val="00B217B8"/>
    <w:rsid w:val="00B23105"/>
    <w:rsid w:val="00B30EF9"/>
    <w:rsid w:val="00B33DD3"/>
    <w:rsid w:val="00B34959"/>
    <w:rsid w:val="00B36FD3"/>
    <w:rsid w:val="00B405A3"/>
    <w:rsid w:val="00B5265F"/>
    <w:rsid w:val="00B55A52"/>
    <w:rsid w:val="00B57E0F"/>
    <w:rsid w:val="00B61A71"/>
    <w:rsid w:val="00B67EB4"/>
    <w:rsid w:val="00B71CFA"/>
    <w:rsid w:val="00B72EEE"/>
    <w:rsid w:val="00B73EE5"/>
    <w:rsid w:val="00B75CEF"/>
    <w:rsid w:val="00B7721D"/>
    <w:rsid w:val="00B8293E"/>
    <w:rsid w:val="00BA1565"/>
    <w:rsid w:val="00BA18C3"/>
    <w:rsid w:val="00BB1A6F"/>
    <w:rsid w:val="00BB3F3E"/>
    <w:rsid w:val="00BB6253"/>
    <w:rsid w:val="00BC123C"/>
    <w:rsid w:val="00BC44DF"/>
    <w:rsid w:val="00BC58F1"/>
    <w:rsid w:val="00BD1F36"/>
    <w:rsid w:val="00BD34B9"/>
    <w:rsid w:val="00BD3C47"/>
    <w:rsid w:val="00BE1B39"/>
    <w:rsid w:val="00BE2B2F"/>
    <w:rsid w:val="00BF134D"/>
    <w:rsid w:val="00BF4538"/>
    <w:rsid w:val="00BF791A"/>
    <w:rsid w:val="00C01573"/>
    <w:rsid w:val="00C06926"/>
    <w:rsid w:val="00C06BEA"/>
    <w:rsid w:val="00C076A8"/>
    <w:rsid w:val="00C109BC"/>
    <w:rsid w:val="00C10DC3"/>
    <w:rsid w:val="00C15545"/>
    <w:rsid w:val="00C25C31"/>
    <w:rsid w:val="00C31BE9"/>
    <w:rsid w:val="00C33777"/>
    <w:rsid w:val="00C36E68"/>
    <w:rsid w:val="00C379C9"/>
    <w:rsid w:val="00C42806"/>
    <w:rsid w:val="00C44D39"/>
    <w:rsid w:val="00C45509"/>
    <w:rsid w:val="00C50B50"/>
    <w:rsid w:val="00C53D02"/>
    <w:rsid w:val="00C55F94"/>
    <w:rsid w:val="00C618F0"/>
    <w:rsid w:val="00C7080A"/>
    <w:rsid w:val="00C7096C"/>
    <w:rsid w:val="00C70AFC"/>
    <w:rsid w:val="00C713A2"/>
    <w:rsid w:val="00C72C65"/>
    <w:rsid w:val="00C76263"/>
    <w:rsid w:val="00C82208"/>
    <w:rsid w:val="00C82F72"/>
    <w:rsid w:val="00C87211"/>
    <w:rsid w:val="00C91C70"/>
    <w:rsid w:val="00C94949"/>
    <w:rsid w:val="00C960F8"/>
    <w:rsid w:val="00CA759E"/>
    <w:rsid w:val="00CB1396"/>
    <w:rsid w:val="00CB2BAB"/>
    <w:rsid w:val="00CB45A8"/>
    <w:rsid w:val="00CC3D17"/>
    <w:rsid w:val="00CC5438"/>
    <w:rsid w:val="00CD06BD"/>
    <w:rsid w:val="00CD3876"/>
    <w:rsid w:val="00CD447B"/>
    <w:rsid w:val="00CD65E0"/>
    <w:rsid w:val="00CE2FCD"/>
    <w:rsid w:val="00CE750E"/>
    <w:rsid w:val="00CF31DE"/>
    <w:rsid w:val="00CF7AF7"/>
    <w:rsid w:val="00D02CDE"/>
    <w:rsid w:val="00D06B59"/>
    <w:rsid w:val="00D14EB1"/>
    <w:rsid w:val="00D16CA1"/>
    <w:rsid w:val="00D2072E"/>
    <w:rsid w:val="00D214B1"/>
    <w:rsid w:val="00D233C7"/>
    <w:rsid w:val="00D237DC"/>
    <w:rsid w:val="00D2790F"/>
    <w:rsid w:val="00D32265"/>
    <w:rsid w:val="00D33918"/>
    <w:rsid w:val="00D45AFE"/>
    <w:rsid w:val="00D507D5"/>
    <w:rsid w:val="00D5430F"/>
    <w:rsid w:val="00D564F1"/>
    <w:rsid w:val="00D627F3"/>
    <w:rsid w:val="00D63DB5"/>
    <w:rsid w:val="00D64A2A"/>
    <w:rsid w:val="00D66B3F"/>
    <w:rsid w:val="00D704F0"/>
    <w:rsid w:val="00D71E3D"/>
    <w:rsid w:val="00D73115"/>
    <w:rsid w:val="00D8365B"/>
    <w:rsid w:val="00D85A8E"/>
    <w:rsid w:val="00D90CF2"/>
    <w:rsid w:val="00DA5509"/>
    <w:rsid w:val="00DB23E5"/>
    <w:rsid w:val="00DB48F6"/>
    <w:rsid w:val="00DC5ECD"/>
    <w:rsid w:val="00DC7EEB"/>
    <w:rsid w:val="00DD024E"/>
    <w:rsid w:val="00DD0EEE"/>
    <w:rsid w:val="00DD5C1F"/>
    <w:rsid w:val="00DD6483"/>
    <w:rsid w:val="00DD758E"/>
    <w:rsid w:val="00DD7D6D"/>
    <w:rsid w:val="00DE1B53"/>
    <w:rsid w:val="00DE3584"/>
    <w:rsid w:val="00DE50DD"/>
    <w:rsid w:val="00DF118B"/>
    <w:rsid w:val="00DF28DE"/>
    <w:rsid w:val="00E0249F"/>
    <w:rsid w:val="00E05DBB"/>
    <w:rsid w:val="00E061C6"/>
    <w:rsid w:val="00E06755"/>
    <w:rsid w:val="00E06E06"/>
    <w:rsid w:val="00E07978"/>
    <w:rsid w:val="00E10670"/>
    <w:rsid w:val="00E11F92"/>
    <w:rsid w:val="00E12BC6"/>
    <w:rsid w:val="00E14F37"/>
    <w:rsid w:val="00E15B12"/>
    <w:rsid w:val="00E160F1"/>
    <w:rsid w:val="00E179F4"/>
    <w:rsid w:val="00E21B52"/>
    <w:rsid w:val="00E231D8"/>
    <w:rsid w:val="00E271E1"/>
    <w:rsid w:val="00E3022D"/>
    <w:rsid w:val="00E327BC"/>
    <w:rsid w:val="00E3505E"/>
    <w:rsid w:val="00E40092"/>
    <w:rsid w:val="00E51448"/>
    <w:rsid w:val="00E56F4F"/>
    <w:rsid w:val="00E611B5"/>
    <w:rsid w:val="00E618E4"/>
    <w:rsid w:val="00E66CFD"/>
    <w:rsid w:val="00E721EC"/>
    <w:rsid w:val="00E7311B"/>
    <w:rsid w:val="00E7547E"/>
    <w:rsid w:val="00E7789A"/>
    <w:rsid w:val="00E81807"/>
    <w:rsid w:val="00E83EE3"/>
    <w:rsid w:val="00E86C30"/>
    <w:rsid w:val="00E87650"/>
    <w:rsid w:val="00E90791"/>
    <w:rsid w:val="00E90C30"/>
    <w:rsid w:val="00E93E30"/>
    <w:rsid w:val="00E95AD8"/>
    <w:rsid w:val="00EA75F0"/>
    <w:rsid w:val="00EB04D6"/>
    <w:rsid w:val="00EB7CAE"/>
    <w:rsid w:val="00EC301D"/>
    <w:rsid w:val="00EC4CB4"/>
    <w:rsid w:val="00ED0429"/>
    <w:rsid w:val="00ED2065"/>
    <w:rsid w:val="00ED3C5B"/>
    <w:rsid w:val="00ED4D34"/>
    <w:rsid w:val="00ED77A7"/>
    <w:rsid w:val="00EE10FD"/>
    <w:rsid w:val="00EE3D6F"/>
    <w:rsid w:val="00EF2EA9"/>
    <w:rsid w:val="00EF5BBC"/>
    <w:rsid w:val="00EF7A9D"/>
    <w:rsid w:val="00F16F74"/>
    <w:rsid w:val="00F21885"/>
    <w:rsid w:val="00F22FC9"/>
    <w:rsid w:val="00F245BA"/>
    <w:rsid w:val="00F2501F"/>
    <w:rsid w:val="00F27895"/>
    <w:rsid w:val="00F32558"/>
    <w:rsid w:val="00F35A75"/>
    <w:rsid w:val="00F36D57"/>
    <w:rsid w:val="00F420E5"/>
    <w:rsid w:val="00F46942"/>
    <w:rsid w:val="00F5150F"/>
    <w:rsid w:val="00F51D1A"/>
    <w:rsid w:val="00F52FC3"/>
    <w:rsid w:val="00F55AC2"/>
    <w:rsid w:val="00F56E4D"/>
    <w:rsid w:val="00F6157B"/>
    <w:rsid w:val="00F65C85"/>
    <w:rsid w:val="00F67581"/>
    <w:rsid w:val="00F722F4"/>
    <w:rsid w:val="00F73DA3"/>
    <w:rsid w:val="00F83B7F"/>
    <w:rsid w:val="00F84EC1"/>
    <w:rsid w:val="00F858EE"/>
    <w:rsid w:val="00F95E9E"/>
    <w:rsid w:val="00F97CB4"/>
    <w:rsid w:val="00F97E1F"/>
    <w:rsid w:val="00FA282F"/>
    <w:rsid w:val="00FA3CFC"/>
    <w:rsid w:val="00FA3D9B"/>
    <w:rsid w:val="00FA4145"/>
    <w:rsid w:val="00FB00FA"/>
    <w:rsid w:val="00FB1187"/>
    <w:rsid w:val="00FC1C13"/>
    <w:rsid w:val="00FC1DB5"/>
    <w:rsid w:val="00FC3ED3"/>
    <w:rsid w:val="00FD0AD6"/>
    <w:rsid w:val="00FD0F01"/>
    <w:rsid w:val="00FD246B"/>
    <w:rsid w:val="00FD65E6"/>
    <w:rsid w:val="00FE1DAA"/>
    <w:rsid w:val="00FE28F8"/>
    <w:rsid w:val="00FE3B6B"/>
    <w:rsid w:val="00FE47CA"/>
    <w:rsid w:val="00FE770C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5D379-D628-4132-98EF-C3A296703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7</TotalTime>
  <Pages>2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30</cp:revision>
  <cp:lastPrinted>2021-05-11T14:01:00Z</cp:lastPrinted>
  <dcterms:created xsi:type="dcterms:W3CDTF">2021-05-10T19:12:00Z</dcterms:created>
  <dcterms:modified xsi:type="dcterms:W3CDTF">2021-05-11T14:21:00Z</dcterms:modified>
</cp:coreProperties>
</file>